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11B14" w:rsidRDefault="0064448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55" w:history="1">
        <w:r w:rsidR="00611B14" w:rsidRPr="00D43198">
          <w:rPr>
            <w:rStyle w:val="aa"/>
          </w:rPr>
          <w:t>HH3C-BGP-EVPN-MIB</w:t>
        </w:r>
        <w:r w:rsidR="00611B14">
          <w:rPr>
            <w:webHidden/>
          </w:rPr>
          <w:tab/>
        </w:r>
        <w:r w:rsidR="00611B14">
          <w:rPr>
            <w:webHidden/>
          </w:rPr>
          <w:fldChar w:fldCharType="begin"/>
        </w:r>
        <w:r w:rsidR="00611B14">
          <w:rPr>
            <w:webHidden/>
          </w:rPr>
          <w:instrText xml:space="preserve"> PAGEREF _Toc94098255 \h </w:instrText>
        </w:r>
        <w:r w:rsidR="00611B14">
          <w:rPr>
            <w:webHidden/>
          </w:rPr>
        </w:r>
        <w:r w:rsidR="00611B14">
          <w:rPr>
            <w:webHidden/>
          </w:rPr>
          <w:fldChar w:fldCharType="separate"/>
        </w:r>
        <w:r w:rsidR="00611B14">
          <w:rPr>
            <w:webHidden/>
          </w:rPr>
          <w:t>2</w:t>
        </w:r>
        <w:r w:rsidR="00611B14">
          <w:rPr>
            <w:webHidden/>
          </w:rPr>
          <w:fldChar w:fldCharType="end"/>
        </w:r>
      </w:hyperlink>
    </w:p>
    <w:p w:rsidR="00611B14" w:rsidRDefault="00611B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56" w:history="1">
        <w:r w:rsidRPr="00D43198">
          <w:rPr>
            <w:rStyle w:val="aa"/>
          </w:rPr>
          <w:t>hh3cBgpEvpnNbrAddrTable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11B14" w:rsidRDefault="00611B1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57" w:history="1">
        <w:r w:rsidRPr="00D43198">
          <w:rPr>
            <w:rStyle w:val="aa"/>
          </w:rPr>
          <w:t>hh3cBgpEvpnNbrPrefixTable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64448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</w:pPr>
    </w:p>
    <w:p w:rsidR="00D37DB6" w:rsidRDefault="00D37DB6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</w:p>
    <w:p w:rsidR="00EA35A5" w:rsidRPr="00E77493" w:rsidRDefault="00784FAF" w:rsidP="00EA35A5">
      <w:pPr>
        <w:pStyle w:val="1"/>
        <w:rPr>
          <w:rFonts w:ascii="Helvetica" w:hAnsi="Helvetica"/>
          <w:bCs/>
          <w:szCs w:val="36"/>
        </w:rPr>
      </w:pPr>
      <w:bookmarkStart w:id="1" w:name="_Toc94098255"/>
      <w:r>
        <w:lastRenderedPageBreak/>
        <w:t>HH3C</w:t>
      </w:r>
      <w:r>
        <w:rPr>
          <w:rFonts w:hint="eastAsia"/>
        </w:rPr>
        <w:t>-BGP-EVPN</w:t>
      </w:r>
      <w:r w:rsidR="00497A86" w:rsidRPr="00497A86">
        <w:t>-MIB</w:t>
      </w:r>
      <w:bookmarkEnd w:id="1"/>
    </w:p>
    <w:p w:rsidR="00EA35A5" w:rsidRDefault="00AE1692" w:rsidP="00EA35A5">
      <w:pPr>
        <w:pStyle w:val="2"/>
      </w:pPr>
      <w:bookmarkStart w:id="2" w:name="_Toc94098256"/>
      <w:r w:rsidRPr="0014718E">
        <w:t>hh3c</w:t>
      </w:r>
      <w:r w:rsidR="007F1FB6">
        <w:rPr>
          <w:rFonts w:hint="eastAsia"/>
        </w:rPr>
        <w:t>BgpEvpnNbrAddr</w:t>
      </w:r>
      <w:r w:rsidRPr="0014718E">
        <w:t>Table</w:t>
      </w:r>
      <w:bookmarkEnd w:id="2"/>
    </w:p>
    <w:p w:rsidR="00605943" w:rsidRPr="00605943" w:rsidRDefault="00605943" w:rsidP="007F1FB6">
      <w:r>
        <w:t xml:space="preserve">OID of this table is: </w:t>
      </w:r>
      <w:r w:rsidR="00D70824">
        <w:t>1.3.6.1.4.1.25506.2.172</w:t>
      </w:r>
      <w:r w:rsidRPr="00605943">
        <w:t>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276"/>
        <w:gridCol w:w="2224"/>
      </w:tblGrid>
      <w:tr w:rsidR="00EA35A5" w:rsidRPr="009540D9" w:rsidTr="007F1FB6">
        <w:trPr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A35A5" w:rsidRPr="009540D9" w:rsidRDefault="00EA35A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F78E2" w:rsidRPr="009540D9" w:rsidTr="007F1FB6"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F78E2" w:rsidRPr="00B06EF2" w:rsidRDefault="007F1FB6" w:rsidP="00B06EF2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ascii="charset0MS Sans Serif" w:hAnsi="charset0MS Sans Serif" w:cs="charset0MS Sans Serif"/>
                <w:lang w:val="zh-CN"/>
              </w:rPr>
            </w:pPr>
            <w:r w:rsidRPr="002432EE">
              <w:rPr>
                <w:rFonts w:cs="Helvetica"/>
                <w:kern w:val="0"/>
                <w:sz w:val="18"/>
                <w:szCs w:val="18"/>
              </w:rPr>
              <w:t>hh3cBgp</w:t>
            </w:r>
            <w:r w:rsidR="00CE337C"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NbrAddr</w:t>
            </w:r>
            <w:r w:rsidR="005F78E2" w:rsidRPr="00B06EF2">
              <w:rPr>
                <w:rFonts w:cs="Helvetica"/>
                <w:kern w:val="0"/>
                <w:sz w:val="18"/>
                <w:szCs w:val="18"/>
              </w:rPr>
              <w:t xml:space="preserve"> (</w:t>
            </w:r>
            <w:r w:rsidR="00D70824">
              <w:t>1.3.6.1.4.1.25506.2.172</w:t>
            </w:r>
            <w:r w:rsidRPr="00605943">
              <w:t>.1.1.1</w:t>
            </w:r>
            <w:r>
              <w:rPr>
                <w:rFonts w:hint="eastAsia"/>
              </w:rPr>
              <w:t>.1</w:t>
            </w:r>
            <w:r w:rsidR="005F78E2" w:rsidRPr="00B06EF2">
              <w:rPr>
                <w:rFonts w:cs="Helvetic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5F78E2" w:rsidRPr="009540D9" w:rsidRDefault="002432EE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143E2">
              <w:rPr>
                <w:rFonts w:cs="Helvetica"/>
              </w:rPr>
              <w:t>not-accessible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5F78E2" w:rsidRPr="009540D9" w:rsidRDefault="005F78E2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tcBorders>
              <w:top w:val="single" w:sz="12" w:space="0" w:color="auto"/>
            </w:tcBorders>
            <w:shd w:val="clear" w:color="auto" w:fill="auto"/>
          </w:tcPr>
          <w:p w:rsidR="005F78E2" w:rsidRPr="009540D9" w:rsidRDefault="005F78E2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F78E2" w:rsidRPr="00B06EF2" w:rsidTr="007F1FB6"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5F78E2" w:rsidRPr="00B06EF2" w:rsidRDefault="007F1FB6" w:rsidP="007F1FB6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2432EE">
              <w:rPr>
                <w:rFonts w:cs="Helvetica"/>
                <w:kern w:val="0"/>
                <w:sz w:val="18"/>
                <w:szCs w:val="18"/>
              </w:rPr>
              <w:t>hh3cBgp</w:t>
            </w:r>
            <w:r w:rsidR="00CE337C"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NbrAsNumber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 xml:space="preserve"> (</w:t>
            </w:r>
            <w:r w:rsidR="00D70824">
              <w:t>1.3.6.1.4.1.25506.2.172</w:t>
            </w:r>
            <w:r w:rsidRPr="00605943">
              <w:t>.1.1.1</w:t>
            </w:r>
            <w:r>
              <w:rPr>
                <w:rFonts w:hint="eastAsia"/>
              </w:rPr>
              <w:t>.2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5F78E2" w:rsidRPr="00B06EF2" w:rsidRDefault="005F78E2" w:rsidP="00571EC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71EC3">
              <w:rPr>
                <w:rFonts w:cs="Helvetica"/>
              </w:rPr>
              <w:t>read-create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5F78E2" w:rsidRPr="00B06EF2" w:rsidRDefault="005F78E2" w:rsidP="00B06EF2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B06EF2">
              <w:rPr>
                <w:rFonts w:cs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224" w:type="dxa"/>
            <w:tcBorders>
              <w:top w:val="single" w:sz="12" w:space="0" w:color="auto"/>
            </w:tcBorders>
            <w:shd w:val="clear" w:color="auto" w:fill="auto"/>
          </w:tcPr>
          <w:p w:rsidR="005F78E2" w:rsidRPr="009540D9" w:rsidRDefault="005F78E2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5F78E2" w:rsidRPr="00B06EF2" w:rsidTr="007F1FB6">
        <w:tc>
          <w:tcPr>
            <w:tcW w:w="3261" w:type="dxa"/>
            <w:shd w:val="clear" w:color="auto" w:fill="auto"/>
          </w:tcPr>
          <w:p w:rsidR="005F78E2" w:rsidRPr="00B06EF2" w:rsidRDefault="007F1FB6" w:rsidP="007F1FB6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2432EE">
              <w:rPr>
                <w:rFonts w:cs="Helvetica"/>
                <w:kern w:val="0"/>
                <w:sz w:val="18"/>
                <w:szCs w:val="18"/>
              </w:rPr>
              <w:t>hh3c</w:t>
            </w:r>
            <w:r>
              <w:rPr>
                <w:rFonts w:cs="Helvetica" w:hint="eastAsia"/>
                <w:kern w:val="0"/>
                <w:sz w:val="18"/>
                <w:szCs w:val="18"/>
              </w:rPr>
              <w:t>B</w:t>
            </w:r>
            <w:r w:rsidRPr="002432EE">
              <w:rPr>
                <w:rFonts w:cs="Helvetica"/>
                <w:kern w:val="0"/>
                <w:sz w:val="18"/>
                <w:szCs w:val="18"/>
              </w:rPr>
              <w:t>gp</w:t>
            </w:r>
            <w:r w:rsidR="00CE337C"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NbrAdminStatus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 xml:space="preserve"> (</w:t>
            </w:r>
            <w:r w:rsidR="00D70824">
              <w:t>1.3.6.1.4.1.25506.2.172</w:t>
            </w:r>
            <w:r w:rsidRPr="00605943">
              <w:t>.1.1.1</w:t>
            </w:r>
            <w:r>
              <w:rPr>
                <w:rFonts w:hint="eastAsia"/>
              </w:rPr>
              <w:t>.3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5F78E2" w:rsidRPr="00B06EF2" w:rsidRDefault="007F1FB6" w:rsidP="00B06EF2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571EC3">
              <w:rPr>
                <w:rFonts w:cs="Helvetica"/>
              </w:rPr>
              <w:t>read-create</w:t>
            </w:r>
          </w:p>
        </w:tc>
        <w:tc>
          <w:tcPr>
            <w:tcW w:w="1276" w:type="dxa"/>
            <w:shd w:val="clear" w:color="auto" w:fill="auto"/>
          </w:tcPr>
          <w:p w:rsidR="005F78E2" w:rsidRPr="00B06EF2" w:rsidRDefault="005F78E2" w:rsidP="00B06EF2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B06EF2">
              <w:rPr>
                <w:rFonts w:cs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5F78E2" w:rsidRPr="009540D9" w:rsidRDefault="005F78E2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830729" w:rsidRPr="00B06EF2" w:rsidTr="007F1FB6">
        <w:tc>
          <w:tcPr>
            <w:tcW w:w="3261" w:type="dxa"/>
            <w:shd w:val="clear" w:color="auto" w:fill="auto"/>
          </w:tcPr>
          <w:p w:rsidR="00830729" w:rsidRPr="00B06EF2" w:rsidRDefault="00830729" w:rsidP="00E37093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2432EE">
              <w:rPr>
                <w:rFonts w:cs="Helvetica"/>
                <w:kern w:val="0"/>
                <w:sz w:val="18"/>
                <w:szCs w:val="18"/>
              </w:rPr>
              <w:t>hh3c</w:t>
            </w:r>
            <w:r>
              <w:rPr>
                <w:rFonts w:cs="Helvetica" w:hint="eastAsia"/>
                <w:kern w:val="0"/>
                <w:sz w:val="18"/>
                <w:szCs w:val="18"/>
              </w:rPr>
              <w:t>B</w:t>
            </w:r>
            <w:r w:rsidRPr="002432EE">
              <w:rPr>
                <w:rFonts w:cs="Helvetica"/>
                <w:kern w:val="0"/>
                <w:sz w:val="18"/>
                <w:szCs w:val="18"/>
              </w:rPr>
              <w:t>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Nbr</w:t>
            </w:r>
            <w:r w:rsidR="00E37093">
              <w:rPr>
                <w:rFonts w:cs="Helvetica" w:hint="eastAsia"/>
                <w:kern w:val="0"/>
                <w:sz w:val="18"/>
                <w:szCs w:val="18"/>
              </w:rPr>
              <w:t>Row</w:t>
            </w:r>
            <w:r>
              <w:rPr>
                <w:rFonts w:cs="Helvetica"/>
                <w:kern w:val="0"/>
                <w:sz w:val="18"/>
                <w:szCs w:val="18"/>
              </w:rPr>
              <w:t>Status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 xml:space="preserve"> (</w:t>
            </w:r>
            <w:r>
              <w:t>1.3.6.1.4.1.25506.2.172</w:t>
            </w:r>
            <w:r w:rsidRPr="00605943">
              <w:t>.1.1.1</w:t>
            </w:r>
            <w:r>
              <w:rPr>
                <w:rFonts w:hint="eastAsia"/>
              </w:rPr>
              <w:t>.4</w:t>
            </w:r>
            <w:r w:rsidRPr="00B06EF2">
              <w:rPr>
                <w:rFonts w:cs="Helvetic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30729" w:rsidRPr="00B06EF2" w:rsidRDefault="00830729" w:rsidP="00E25645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571EC3">
              <w:rPr>
                <w:rFonts w:cs="Helvetica"/>
              </w:rPr>
              <w:t>read-create</w:t>
            </w:r>
          </w:p>
        </w:tc>
        <w:tc>
          <w:tcPr>
            <w:tcW w:w="1276" w:type="dxa"/>
            <w:shd w:val="clear" w:color="auto" w:fill="auto"/>
          </w:tcPr>
          <w:p w:rsidR="00830729" w:rsidRPr="00B06EF2" w:rsidRDefault="00830729" w:rsidP="00E25645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B06EF2">
              <w:rPr>
                <w:rFonts w:cs="Helvetica"/>
                <w:kern w:val="0"/>
                <w:sz w:val="18"/>
                <w:szCs w:val="18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830729" w:rsidRPr="009540D9" w:rsidRDefault="00830729" w:rsidP="00E25645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</w:tbl>
    <w:p w:rsidR="0014718E" w:rsidRPr="0014718E" w:rsidRDefault="00602585" w:rsidP="00A7699E">
      <w:pPr>
        <w:pStyle w:val="2"/>
      </w:pPr>
      <w:bookmarkStart w:id="3" w:name="_Toc94098257"/>
      <w:r w:rsidRPr="00602585">
        <w:t>hh3c</w:t>
      </w:r>
      <w:r w:rsidR="00956A3E">
        <w:rPr>
          <w:rFonts w:hint="eastAsia"/>
        </w:rPr>
        <w:t>BgpEvpnNbr</w:t>
      </w:r>
      <w:r w:rsidRPr="00602585">
        <w:t>PrefixTable</w:t>
      </w:r>
      <w:bookmarkEnd w:id="3"/>
    </w:p>
    <w:p w:rsidR="0014718E" w:rsidRPr="00A7699E" w:rsidRDefault="0014718E" w:rsidP="0014718E">
      <w:r>
        <w:t xml:space="preserve">OID of this table is: </w:t>
      </w:r>
      <w:r w:rsidR="00D70824">
        <w:t>1.3.6.1.4.1.25506.2.172</w:t>
      </w:r>
      <w:r w:rsidR="007F1FB6">
        <w:t>.1.1.</w:t>
      </w:r>
      <w:r w:rsidR="007F1FB6"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276"/>
        <w:gridCol w:w="2224"/>
      </w:tblGrid>
      <w:tr w:rsidR="0014718E" w:rsidRPr="009540D9" w:rsidTr="007F1FB6">
        <w:trPr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718E" w:rsidRPr="009540D9" w:rsidRDefault="0014718E" w:rsidP="00EE2D4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718E" w:rsidRPr="009540D9" w:rsidRDefault="0014718E" w:rsidP="00EE2D4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718E" w:rsidRPr="009540D9" w:rsidRDefault="0014718E" w:rsidP="00EE2D4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718E" w:rsidRPr="009540D9" w:rsidRDefault="0014718E" w:rsidP="00EE2D43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B01A0" w:rsidRPr="009540D9" w:rsidTr="007F1FB6">
        <w:tc>
          <w:tcPr>
            <w:tcW w:w="3261" w:type="dxa"/>
            <w:tcBorders>
              <w:top w:val="single" w:sz="12" w:space="0" w:color="auto"/>
            </w:tcBorders>
            <w:shd w:val="clear" w:color="auto" w:fill="auto"/>
          </w:tcPr>
          <w:p w:rsidR="000B01A0" w:rsidRPr="00A7699E" w:rsidRDefault="000B01A0" w:rsidP="00A035AC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CE337C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CE337C">
              <w:rPr>
                <w:rFonts w:cs="Helvetica"/>
                <w:kern w:val="0"/>
                <w:sz w:val="18"/>
                <w:szCs w:val="18"/>
              </w:rPr>
              <w:t>PAtr</w:t>
            </w:r>
            <w:r w:rsidRPr="00CE337C">
              <w:rPr>
                <w:rFonts w:cs="Helvetica" w:hint="eastAsia"/>
                <w:kern w:val="0"/>
                <w:sz w:val="18"/>
                <w:szCs w:val="18"/>
              </w:rPr>
              <w:t>RD</w:t>
            </w:r>
            <w:r w:rsidRPr="00CE337C">
              <w:rPr>
                <w:rFonts w:cs="Helvetic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 w:rsidR="007A4028">
              <w:rPr>
                <w:rFonts w:cs="Helvetica" w:hint="eastAsia"/>
                <w:kern w:val="0"/>
                <w:sz w:val="18"/>
                <w:szCs w:val="18"/>
              </w:rPr>
              <w:t>1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0B01A0" w:rsidRPr="005143E2" w:rsidRDefault="000B01A0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143E2">
              <w:rPr>
                <w:rFonts w:cs="Helvetica"/>
              </w:rPr>
              <w:t>not-accessible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0B01A0" w:rsidRPr="009540D9" w:rsidRDefault="000B01A0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tcBorders>
              <w:top w:val="single" w:sz="12" w:space="0" w:color="auto"/>
            </w:tcBorders>
            <w:shd w:val="clear" w:color="auto" w:fill="auto"/>
          </w:tcPr>
          <w:p w:rsidR="000B01A0" w:rsidRPr="009540D9" w:rsidRDefault="000B01A0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A4028" w:rsidRPr="009540D9" w:rsidTr="00A035AC">
        <w:tc>
          <w:tcPr>
            <w:tcW w:w="3261" w:type="dxa"/>
            <w:shd w:val="clear" w:color="auto" w:fill="auto"/>
          </w:tcPr>
          <w:p w:rsidR="007A4028" w:rsidRPr="00A7699E" w:rsidRDefault="007A4028" w:rsidP="00A035AC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PAtrAddrPrefix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A4028" w:rsidRPr="009540D9" w:rsidRDefault="007A4028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143E2">
              <w:rPr>
                <w:rFonts w:cs="Helvetica"/>
              </w:rPr>
              <w:t>not-accessible</w:t>
            </w:r>
          </w:p>
        </w:tc>
        <w:tc>
          <w:tcPr>
            <w:tcW w:w="1276" w:type="dxa"/>
            <w:shd w:val="clear" w:color="auto" w:fill="auto"/>
          </w:tcPr>
          <w:p w:rsidR="007A4028" w:rsidRPr="009540D9" w:rsidRDefault="007A4028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7A4028" w:rsidRPr="009540D9" w:rsidRDefault="007A4028" w:rsidP="00A035AC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C04595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C04595">
              <w:rPr>
                <w:rFonts w:cs="Helvetica"/>
                <w:kern w:val="0"/>
                <w:sz w:val="18"/>
                <w:szCs w:val="18"/>
              </w:rPr>
              <w:t>PAtrAddrPrefixLen</w:t>
            </w:r>
            <w:r w:rsidRPr="00C04595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3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5143E2" w:rsidRDefault="000B01A0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143E2">
              <w:rPr>
                <w:rFonts w:cs="Helvetica"/>
              </w:rPr>
              <w:t>not-accessible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7A4028" w:rsidRPr="009540D9" w:rsidTr="007F1FB6">
        <w:tc>
          <w:tcPr>
            <w:tcW w:w="3261" w:type="dxa"/>
            <w:shd w:val="clear" w:color="auto" w:fill="auto"/>
          </w:tcPr>
          <w:p w:rsidR="007A4028" w:rsidRPr="00A7699E" w:rsidRDefault="007A4028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C04595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C04595">
              <w:rPr>
                <w:rFonts w:cs="Helvetica"/>
                <w:kern w:val="0"/>
                <w:sz w:val="18"/>
                <w:szCs w:val="18"/>
              </w:rPr>
              <w:t>PAtrPeer</w:t>
            </w:r>
            <w:r w:rsidRPr="00C04595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4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7A4028" w:rsidRPr="009540D9" w:rsidRDefault="007A4028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143E2">
              <w:rPr>
                <w:rFonts w:cs="Helvetica"/>
              </w:rPr>
              <w:t>not-accessible</w:t>
            </w:r>
          </w:p>
        </w:tc>
        <w:tc>
          <w:tcPr>
            <w:tcW w:w="1276" w:type="dxa"/>
            <w:shd w:val="clear" w:color="auto" w:fill="auto"/>
          </w:tcPr>
          <w:p w:rsidR="007A4028" w:rsidRPr="009540D9" w:rsidRDefault="007A4028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7A4028" w:rsidRPr="009540D9" w:rsidRDefault="007A4028" w:rsidP="00A71BB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C04595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C04595"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Route</w:t>
            </w:r>
            <w:r w:rsidRPr="00C04595">
              <w:rPr>
                <w:rFonts w:cs="Helvetica"/>
                <w:kern w:val="0"/>
                <w:sz w:val="18"/>
                <w:szCs w:val="18"/>
              </w:rPr>
              <w:t xml:space="preserve">Type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5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PAtrOrigin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6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PAtrASPathSegment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7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PAtrNextHop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8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PAtrMultiExitDisc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9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B05013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PAtrLocalPref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10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Default="000B01A0" w:rsidP="00B05013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IGMPFlags</w:t>
            </w:r>
          </w:p>
          <w:p w:rsidR="000B01A0" w:rsidRPr="00793A69" w:rsidRDefault="000B01A0" w:rsidP="00B05013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11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R</w:t>
            </w:r>
            <w:r>
              <w:rPr>
                <w:rFonts w:cs="Helvetica" w:hint="eastAsia"/>
              </w:rPr>
              <w:t>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MaxRespTime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 xml:space="preserve"> 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12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PMSITunnel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 xml:space="preserve"> 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13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D84BE2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L2VNI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 xml:space="preserve"> 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14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>
              <w:rPr>
                <w:rFonts w:cs="Helvetica"/>
                <w:kern w:val="0"/>
                <w:sz w:val="18"/>
                <w:szCs w:val="18"/>
              </w:rPr>
              <w:t>PAtr</w:t>
            </w:r>
            <w:r>
              <w:rPr>
                <w:rFonts w:cs="Helvetica" w:hint="eastAsia"/>
                <w:kern w:val="0"/>
                <w:sz w:val="18"/>
                <w:szCs w:val="18"/>
              </w:rPr>
              <w:t>L3VNI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 xml:space="preserve"> 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15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Pr="00A7699E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lastRenderedPageBreak/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PAtrBest</w:t>
            </w:r>
            <w:r w:rsidRPr="00793A69">
              <w:rPr>
                <w:rFonts w:cs="Helvetica" w:hint="eastAsia"/>
                <w:kern w:val="0"/>
                <w:sz w:val="18"/>
                <w:szCs w:val="18"/>
              </w:rPr>
              <w:t xml:space="preserve"> 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16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0B01A0" w:rsidRPr="009540D9" w:rsidTr="007F1FB6">
        <w:tc>
          <w:tcPr>
            <w:tcW w:w="3261" w:type="dxa"/>
            <w:shd w:val="clear" w:color="auto" w:fill="auto"/>
            <w:vAlign w:val="center"/>
          </w:tcPr>
          <w:p w:rsidR="000B01A0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90" w:hangingChars="50" w:hanging="9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793A69">
              <w:rPr>
                <w:rFonts w:cs="Helvetica"/>
                <w:kern w:val="0"/>
                <w:sz w:val="18"/>
                <w:szCs w:val="18"/>
              </w:rPr>
              <w:t>hh3cBgp</w:t>
            </w:r>
            <w:r>
              <w:rPr>
                <w:rFonts w:cs="Helvetica" w:hint="eastAsia"/>
                <w:kern w:val="0"/>
                <w:sz w:val="18"/>
                <w:szCs w:val="18"/>
              </w:rPr>
              <w:t>Evpn</w:t>
            </w:r>
            <w:r w:rsidRPr="00793A69">
              <w:rPr>
                <w:rFonts w:cs="Helvetica"/>
                <w:kern w:val="0"/>
                <w:sz w:val="18"/>
                <w:szCs w:val="18"/>
              </w:rPr>
              <w:t>PAtrUnknown</w:t>
            </w:r>
          </w:p>
          <w:p w:rsidR="000B01A0" w:rsidRPr="00793A69" w:rsidRDefault="000B01A0" w:rsidP="003E7949">
            <w:pPr>
              <w:widowControl w:val="0"/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spacing w:before="0"/>
              <w:ind w:left="90" w:hangingChars="50" w:hanging="90"/>
              <w:jc w:val="left"/>
              <w:rPr>
                <w:rFonts w:cs="Helvetica"/>
                <w:kern w:val="0"/>
                <w:sz w:val="18"/>
                <w:szCs w:val="18"/>
              </w:rPr>
            </w:pPr>
            <w:r w:rsidRPr="00A7699E">
              <w:rPr>
                <w:rFonts w:cs="Helvetica" w:hint="eastAsia"/>
                <w:kern w:val="0"/>
                <w:sz w:val="18"/>
                <w:szCs w:val="18"/>
              </w:rPr>
              <w:t>(</w:t>
            </w:r>
            <w:r>
              <w:rPr>
                <w:rFonts w:cs="Helvetica"/>
                <w:kern w:val="0"/>
                <w:sz w:val="18"/>
                <w:szCs w:val="18"/>
              </w:rPr>
              <w:t>1.3.6.1.4.1.25506.2.172</w:t>
            </w:r>
            <w:r w:rsidRPr="003E7949">
              <w:rPr>
                <w:rFonts w:cs="Helvetica"/>
                <w:kern w:val="0"/>
                <w:sz w:val="18"/>
                <w:szCs w:val="18"/>
              </w:rPr>
              <w:t>.1.1.</w:t>
            </w:r>
            <w:r w:rsidRPr="003E7949">
              <w:rPr>
                <w:rFonts w:cs="Helvetica" w:hint="eastAsia"/>
                <w:kern w:val="0"/>
                <w:sz w:val="18"/>
                <w:szCs w:val="18"/>
              </w:rPr>
              <w:t>2</w:t>
            </w:r>
            <w:r w:rsidRPr="00A7699E">
              <w:rPr>
                <w:rFonts w:cs="Helvetica"/>
                <w:kern w:val="0"/>
                <w:sz w:val="18"/>
                <w:szCs w:val="18"/>
              </w:rPr>
              <w:t>.</w:t>
            </w:r>
            <w:r>
              <w:rPr>
                <w:rFonts w:cs="Helvetica" w:hint="eastAsia"/>
                <w:kern w:val="0"/>
                <w:sz w:val="18"/>
                <w:szCs w:val="18"/>
              </w:rPr>
              <w:t>17</w:t>
            </w:r>
            <w:r w:rsidRPr="00A7699E">
              <w:rPr>
                <w:rFonts w:cs="Helvetica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276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224" w:type="dxa"/>
            <w:shd w:val="clear" w:color="auto" w:fill="auto"/>
          </w:tcPr>
          <w:p w:rsidR="000B01A0" w:rsidRPr="009540D9" w:rsidRDefault="000B01A0" w:rsidP="00EE2D43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14718E" w:rsidRPr="0014718E" w:rsidRDefault="0014718E" w:rsidP="00D37DB6">
      <w:pPr>
        <w:ind w:left="0"/>
      </w:pPr>
    </w:p>
    <w:sectPr w:rsidR="0014718E" w:rsidRPr="0014718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E4" w:rsidRDefault="00730CE4">
      <w:r>
        <w:separator/>
      </w:r>
    </w:p>
  </w:endnote>
  <w:endnote w:type="continuationSeparator" w:id="0">
    <w:p w:rsidR="00730CE4" w:rsidRDefault="0073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</w:t>
    </w:r>
    <w:r w:rsidR="00A16791">
      <w:rPr>
        <w:rFonts w:hint="eastAsia"/>
      </w:rPr>
      <w:t>12</w:t>
    </w:r>
    <w:r>
      <w:t>-</w:t>
    </w:r>
    <w:r w:rsidR="00A16791">
      <w:rPr>
        <w:rFonts w:hint="eastAsia"/>
      </w:rPr>
      <w:t>8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4448D">
      <w:fldChar w:fldCharType="begin"/>
    </w:r>
    <w:r>
      <w:instrText>PAGE</w:instrText>
    </w:r>
    <w:r w:rsidR="0064448D">
      <w:fldChar w:fldCharType="separate"/>
    </w:r>
    <w:r w:rsidR="00611B14">
      <w:rPr>
        <w:noProof/>
      </w:rPr>
      <w:t>1</w:t>
    </w:r>
    <w:r w:rsidR="0064448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11B14">
      <w:fldChar w:fldCharType="begin"/>
    </w:r>
    <w:r w:rsidR="00611B14">
      <w:instrText xml:space="preserve"> NUMPAGES  \* Arabic  \* MERGEFORMAT </w:instrText>
    </w:r>
    <w:r w:rsidR="00611B14">
      <w:fldChar w:fldCharType="separate"/>
    </w:r>
    <w:r w:rsidR="00611B14">
      <w:rPr>
        <w:noProof/>
      </w:rPr>
      <w:t>3</w:t>
    </w:r>
    <w:r w:rsidR="00611B1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E4" w:rsidRDefault="00730CE4">
      <w:r>
        <w:separator/>
      </w:r>
    </w:p>
  </w:footnote>
  <w:footnote w:type="continuationSeparator" w:id="0">
    <w:p w:rsidR="00730CE4" w:rsidRDefault="00730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62F2F3D1" wp14:editId="1D808786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4" w:name="_Toc318620724"/>
    <w:bookmarkStart w:id="5" w:name="_Toc397420152"/>
    <w:r w:rsidR="00EA35A5" w:rsidRPr="00EA35A5">
      <w:rPr>
        <w:rFonts w:hint="eastAsia"/>
      </w:rPr>
      <w:t xml:space="preserve"> </w:t>
    </w:r>
    <w:bookmarkEnd w:id="4"/>
    <w:bookmarkEnd w:id="5"/>
    <w:r w:rsidR="00D37DB6">
      <w:t>HH3</w:t>
    </w:r>
    <w:r w:rsidR="00D37DB6">
      <w:rPr>
        <w:rFonts w:hint="eastAsia"/>
      </w:rPr>
      <w:t>C-BGP-EVPN</w:t>
    </w:r>
    <w:r w:rsidR="00497A86" w:rsidRPr="00497A86">
      <w:t xml:space="preserve">-MIB 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90C8"/>
        <w:sz w:val="48"/>
        <w:szCs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90C8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1A0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05803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4718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662B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5217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34BDD"/>
    <w:rsid w:val="00237321"/>
    <w:rsid w:val="0024147A"/>
    <w:rsid w:val="002424FF"/>
    <w:rsid w:val="00242C4C"/>
    <w:rsid w:val="002432EE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655A8"/>
    <w:rsid w:val="00265A86"/>
    <w:rsid w:val="002717F0"/>
    <w:rsid w:val="00273E8C"/>
    <w:rsid w:val="00276D60"/>
    <w:rsid w:val="0028438C"/>
    <w:rsid w:val="00286028"/>
    <w:rsid w:val="00287E1C"/>
    <w:rsid w:val="00294D75"/>
    <w:rsid w:val="00294F92"/>
    <w:rsid w:val="002A02FD"/>
    <w:rsid w:val="002A1687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37A6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57E0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24E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949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03D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A86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969"/>
    <w:rsid w:val="004F5DBD"/>
    <w:rsid w:val="004F648B"/>
    <w:rsid w:val="00501C5E"/>
    <w:rsid w:val="00504229"/>
    <w:rsid w:val="00507F59"/>
    <w:rsid w:val="005108FF"/>
    <w:rsid w:val="005143E2"/>
    <w:rsid w:val="00523EA0"/>
    <w:rsid w:val="005314E6"/>
    <w:rsid w:val="00531884"/>
    <w:rsid w:val="0053247F"/>
    <w:rsid w:val="005368AA"/>
    <w:rsid w:val="005374BF"/>
    <w:rsid w:val="005377E1"/>
    <w:rsid w:val="0054030E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1EC3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1DD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8E2"/>
    <w:rsid w:val="005F7929"/>
    <w:rsid w:val="006003A0"/>
    <w:rsid w:val="006011A5"/>
    <w:rsid w:val="00602585"/>
    <w:rsid w:val="00603DE6"/>
    <w:rsid w:val="006043F1"/>
    <w:rsid w:val="00605943"/>
    <w:rsid w:val="00605EF7"/>
    <w:rsid w:val="006073FE"/>
    <w:rsid w:val="00611B14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448D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2ECE"/>
    <w:rsid w:val="00723436"/>
    <w:rsid w:val="00724400"/>
    <w:rsid w:val="007271DC"/>
    <w:rsid w:val="00727E5D"/>
    <w:rsid w:val="0073049E"/>
    <w:rsid w:val="007304C6"/>
    <w:rsid w:val="00730CE4"/>
    <w:rsid w:val="0073206C"/>
    <w:rsid w:val="00732C78"/>
    <w:rsid w:val="00734D72"/>
    <w:rsid w:val="00737F73"/>
    <w:rsid w:val="00741835"/>
    <w:rsid w:val="00744F0D"/>
    <w:rsid w:val="00745775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4FAF"/>
    <w:rsid w:val="007850F0"/>
    <w:rsid w:val="0078633A"/>
    <w:rsid w:val="00786659"/>
    <w:rsid w:val="00786F76"/>
    <w:rsid w:val="00793A69"/>
    <w:rsid w:val="00795514"/>
    <w:rsid w:val="007966CD"/>
    <w:rsid w:val="007A08B0"/>
    <w:rsid w:val="007A2D2E"/>
    <w:rsid w:val="007A2F79"/>
    <w:rsid w:val="007A4028"/>
    <w:rsid w:val="007A61E5"/>
    <w:rsid w:val="007A6384"/>
    <w:rsid w:val="007B1D4C"/>
    <w:rsid w:val="007B6252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3C98"/>
    <w:rsid w:val="007E654E"/>
    <w:rsid w:val="007F1FB6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5B99"/>
    <w:rsid w:val="00816410"/>
    <w:rsid w:val="00824E0B"/>
    <w:rsid w:val="00824E30"/>
    <w:rsid w:val="008251AC"/>
    <w:rsid w:val="008256F3"/>
    <w:rsid w:val="008274F6"/>
    <w:rsid w:val="00830729"/>
    <w:rsid w:val="00830820"/>
    <w:rsid w:val="00833D9F"/>
    <w:rsid w:val="008520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906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4BFB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56A3E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87E89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16791"/>
    <w:rsid w:val="00A26058"/>
    <w:rsid w:val="00A26AC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7699E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692"/>
    <w:rsid w:val="00AE1CD1"/>
    <w:rsid w:val="00AE3667"/>
    <w:rsid w:val="00AE491F"/>
    <w:rsid w:val="00AE6AA2"/>
    <w:rsid w:val="00AF1046"/>
    <w:rsid w:val="00AF29D1"/>
    <w:rsid w:val="00B00C18"/>
    <w:rsid w:val="00B01A44"/>
    <w:rsid w:val="00B022F7"/>
    <w:rsid w:val="00B04070"/>
    <w:rsid w:val="00B05013"/>
    <w:rsid w:val="00B055DA"/>
    <w:rsid w:val="00B05BAE"/>
    <w:rsid w:val="00B06EF2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11A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D3EBF"/>
    <w:rsid w:val="00BE1147"/>
    <w:rsid w:val="00BE16BD"/>
    <w:rsid w:val="00BE1AA7"/>
    <w:rsid w:val="00BE5AEF"/>
    <w:rsid w:val="00BF2BC2"/>
    <w:rsid w:val="00BF327E"/>
    <w:rsid w:val="00C042C6"/>
    <w:rsid w:val="00C04595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37C"/>
    <w:rsid w:val="00CE3A24"/>
    <w:rsid w:val="00CE5A20"/>
    <w:rsid w:val="00CE5F45"/>
    <w:rsid w:val="00CF076F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37DB6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24"/>
    <w:rsid w:val="00D708D2"/>
    <w:rsid w:val="00D7237A"/>
    <w:rsid w:val="00D72630"/>
    <w:rsid w:val="00D73506"/>
    <w:rsid w:val="00D74E40"/>
    <w:rsid w:val="00D770C1"/>
    <w:rsid w:val="00D80D7B"/>
    <w:rsid w:val="00D84BE2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5B9"/>
    <w:rsid w:val="00E1186D"/>
    <w:rsid w:val="00E1311A"/>
    <w:rsid w:val="00E216DD"/>
    <w:rsid w:val="00E240A9"/>
    <w:rsid w:val="00E26669"/>
    <w:rsid w:val="00E30238"/>
    <w:rsid w:val="00E36638"/>
    <w:rsid w:val="00E37093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35A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E5860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4624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0C9E"/>
    <w:rsid w:val="00FE13FE"/>
    <w:rsid w:val="00FE3725"/>
    <w:rsid w:val="00FE4C3A"/>
    <w:rsid w:val="00FE7041"/>
    <w:rsid w:val="00FE7A84"/>
    <w:rsid w:val="00FF0FCA"/>
    <w:rsid w:val="00FF143F"/>
    <w:rsid w:val="00FF3485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EA35A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EA35A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C39B5-76A4-491A-8AE7-9A9F635C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2</TotalTime>
  <Pages>3</Pages>
  <Words>201</Words>
  <Characters>2156</Characters>
  <Application>Microsoft Office Word</Application>
  <DocSecurity>0</DocSecurity>
  <Lines>196</Lines>
  <Paragraphs>124</Paragraphs>
  <ScaleCrop>false</ScaleCrop>
  <Company/>
  <LinksUpToDate>false</LinksUpToDate>
  <CharactersWithSpaces>2233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宋皓</dc:creator>
  <cp:lastModifiedBy>优化_gys3856</cp:lastModifiedBy>
  <cp:revision>4</cp:revision>
  <cp:lastPrinted>2010-05-04T10:01:00Z</cp:lastPrinted>
  <dcterms:created xsi:type="dcterms:W3CDTF">2018-06-20T03:29:00Z</dcterms:created>
  <dcterms:modified xsi:type="dcterms:W3CDTF">2022-01-26T06:03:00Z</dcterms:modified>
</cp:coreProperties>
</file>